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0EB7CB7C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S3-24w</w:t>
      </w:r>
      <w:r w:rsidR="003F303F">
        <w:rPr>
          <w:rFonts w:ascii="Arial" w:hAnsi="Arial" w:cs="Arial"/>
          <w:b/>
          <w:sz w:val="24"/>
        </w:rPr>
        <w:t>7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099307D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</w:t>
      </w:r>
      <w:r w:rsidR="003F303F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</w:t>
      </w:r>
      <w:r w:rsidR="00D92B59">
        <w:rPr>
          <w:rFonts w:ascii="Arial" w:hAnsi="Arial" w:cs="Arial"/>
          <w:b/>
        </w:rPr>
        <w:t>AES</w:t>
      </w:r>
      <w:r w:rsidR="00FB67AF">
        <w:rPr>
          <w:rFonts w:ascii="Arial" w:hAnsi="Arial" w:cs="Arial"/>
          <w:b/>
        </w:rPr>
        <w:t xml:space="preserve"> based 256-bit </w:t>
      </w:r>
      <w:r w:rsidR="00C4529B">
        <w:rPr>
          <w:rFonts w:ascii="Arial" w:hAnsi="Arial" w:cs="Arial"/>
          <w:b/>
        </w:rPr>
        <w:t xml:space="preserve">Algorithm </w:t>
      </w:r>
      <w:r w:rsidR="003F303F">
        <w:rPr>
          <w:rFonts w:ascii="Arial" w:hAnsi="Arial" w:cs="Arial"/>
          <w:b/>
        </w:rPr>
        <w:t>Conformance</w:t>
      </w:r>
      <w:r w:rsidR="00822FF9">
        <w:rPr>
          <w:rFonts w:ascii="Arial" w:hAnsi="Arial" w:cs="Arial"/>
          <w:b/>
        </w:rPr>
        <w:t xml:space="preserve"> Test Data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E67FB0E" w14:textId="59F6E8E4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D92B59">
        <w:rPr>
          <w:b/>
          <w:i/>
        </w:rPr>
        <w:t>AES</w:t>
      </w:r>
      <w:r w:rsidR="00FB67AF">
        <w:rPr>
          <w:b/>
          <w:i/>
        </w:rPr>
        <w:t xml:space="preserve"> based 256-bit Algorithm </w:t>
      </w:r>
      <w:r w:rsidR="003F303F">
        <w:rPr>
          <w:b/>
          <w:i/>
        </w:rPr>
        <w:t>Conformance</w:t>
      </w:r>
      <w:r w:rsidR="00822FF9">
        <w:rPr>
          <w:b/>
          <w:i/>
        </w:rPr>
        <w:t xml:space="preserve"> Test Data</w:t>
      </w:r>
      <w:r w:rsidR="00FB67AF">
        <w:rPr>
          <w:b/>
          <w:i/>
        </w:rPr>
        <w:t>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4B874223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D92B59">
        <w:t>AES</w:t>
      </w:r>
      <w:r w:rsidR="00C4529B">
        <w:t xml:space="preserve"> based 256-bit Algorithm </w:t>
      </w:r>
      <w:r w:rsidR="003F303F">
        <w:t>Conformance</w:t>
      </w:r>
      <w:r w:rsidR="00822FF9">
        <w:t xml:space="preserve"> Test Data</w:t>
      </w:r>
      <w:r w:rsidR="00D92B59"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</w:t>
      </w:r>
      <w:r w:rsidR="003F303F">
        <w:rPr>
          <w:lang w:eastAsia="zh-CN"/>
        </w:rPr>
        <w:t>5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D137B" w14:textId="77777777" w:rsidR="00BF78EF" w:rsidRDefault="00BF78EF">
      <w:r>
        <w:separator/>
      </w:r>
    </w:p>
  </w:endnote>
  <w:endnote w:type="continuationSeparator" w:id="0">
    <w:p w14:paraId="5F8D6F77" w14:textId="77777777" w:rsidR="00BF78EF" w:rsidRDefault="00BF78EF">
      <w:r>
        <w:continuationSeparator/>
      </w:r>
    </w:p>
  </w:endnote>
  <w:endnote w:type="continuationNotice" w:id="1">
    <w:p w14:paraId="473C468B" w14:textId="77777777" w:rsidR="00BF78EF" w:rsidRDefault="00BF78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0D85A" w14:textId="77777777" w:rsidR="00BF78EF" w:rsidRDefault="00BF78EF">
      <w:r>
        <w:separator/>
      </w:r>
    </w:p>
  </w:footnote>
  <w:footnote w:type="continuationSeparator" w:id="0">
    <w:p w14:paraId="7BD61890" w14:textId="77777777" w:rsidR="00BF78EF" w:rsidRDefault="00BF78EF">
      <w:r>
        <w:continuationSeparator/>
      </w:r>
    </w:p>
  </w:footnote>
  <w:footnote w:type="continuationNotice" w:id="1">
    <w:p w14:paraId="4C53ABDF" w14:textId="77777777" w:rsidR="00BF78EF" w:rsidRDefault="00BF78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F6A93"/>
    <w:rsid w:val="00102542"/>
    <w:rsid w:val="00113404"/>
    <w:rsid w:val="00126DB4"/>
    <w:rsid w:val="00127423"/>
    <w:rsid w:val="001667C3"/>
    <w:rsid w:val="001C3EC8"/>
    <w:rsid w:val="001D2BD4"/>
    <w:rsid w:val="00201D8C"/>
    <w:rsid w:val="0020395B"/>
    <w:rsid w:val="0024056B"/>
    <w:rsid w:val="00244C9A"/>
    <w:rsid w:val="00276A5B"/>
    <w:rsid w:val="00286F88"/>
    <w:rsid w:val="002A6B97"/>
    <w:rsid w:val="002C7AF5"/>
    <w:rsid w:val="00305D37"/>
    <w:rsid w:val="00367FA5"/>
    <w:rsid w:val="00371032"/>
    <w:rsid w:val="003C5A97"/>
    <w:rsid w:val="003F303F"/>
    <w:rsid w:val="003F52B2"/>
    <w:rsid w:val="004005EF"/>
    <w:rsid w:val="00412228"/>
    <w:rsid w:val="004637BA"/>
    <w:rsid w:val="004A5F6F"/>
    <w:rsid w:val="004B5632"/>
    <w:rsid w:val="004D22DB"/>
    <w:rsid w:val="004D55C2"/>
    <w:rsid w:val="004F2420"/>
    <w:rsid w:val="00533BDC"/>
    <w:rsid w:val="005729C4"/>
    <w:rsid w:val="00575FCB"/>
    <w:rsid w:val="0059227B"/>
    <w:rsid w:val="005B795D"/>
    <w:rsid w:val="005D565D"/>
    <w:rsid w:val="005F4008"/>
    <w:rsid w:val="005F6C06"/>
    <w:rsid w:val="006203B2"/>
    <w:rsid w:val="006221CB"/>
    <w:rsid w:val="00652248"/>
    <w:rsid w:val="00657B80"/>
    <w:rsid w:val="00662294"/>
    <w:rsid w:val="0068234D"/>
    <w:rsid w:val="006A70AC"/>
    <w:rsid w:val="006D340A"/>
    <w:rsid w:val="007779FC"/>
    <w:rsid w:val="00782E95"/>
    <w:rsid w:val="007C27B0"/>
    <w:rsid w:val="007D763F"/>
    <w:rsid w:val="007E40D2"/>
    <w:rsid w:val="007F300B"/>
    <w:rsid w:val="008149E1"/>
    <w:rsid w:val="00822FF9"/>
    <w:rsid w:val="00877AD3"/>
    <w:rsid w:val="00926ABD"/>
    <w:rsid w:val="00936CCB"/>
    <w:rsid w:val="00966D47"/>
    <w:rsid w:val="009C0DED"/>
    <w:rsid w:val="00A26698"/>
    <w:rsid w:val="00A37D7F"/>
    <w:rsid w:val="00A74954"/>
    <w:rsid w:val="00A84A94"/>
    <w:rsid w:val="00AB305C"/>
    <w:rsid w:val="00AC195E"/>
    <w:rsid w:val="00AD1F79"/>
    <w:rsid w:val="00AF1E23"/>
    <w:rsid w:val="00B01AFF"/>
    <w:rsid w:val="00B27E39"/>
    <w:rsid w:val="00B52107"/>
    <w:rsid w:val="00B55687"/>
    <w:rsid w:val="00B653C2"/>
    <w:rsid w:val="00B90C4D"/>
    <w:rsid w:val="00BF78EF"/>
    <w:rsid w:val="00C022E3"/>
    <w:rsid w:val="00C1339E"/>
    <w:rsid w:val="00C4529B"/>
    <w:rsid w:val="00C4712D"/>
    <w:rsid w:val="00C94F55"/>
    <w:rsid w:val="00CA1F35"/>
    <w:rsid w:val="00CA7711"/>
    <w:rsid w:val="00CA7D62"/>
    <w:rsid w:val="00CF2394"/>
    <w:rsid w:val="00D11216"/>
    <w:rsid w:val="00D15D63"/>
    <w:rsid w:val="00D60B89"/>
    <w:rsid w:val="00D62265"/>
    <w:rsid w:val="00D826A2"/>
    <w:rsid w:val="00D84EA9"/>
    <w:rsid w:val="00D8512E"/>
    <w:rsid w:val="00D92B59"/>
    <w:rsid w:val="00DA1E58"/>
    <w:rsid w:val="00DA4B91"/>
    <w:rsid w:val="00DA7C98"/>
    <w:rsid w:val="00DB6D36"/>
    <w:rsid w:val="00DE4EF2"/>
    <w:rsid w:val="00DF2C0E"/>
    <w:rsid w:val="00E06FFB"/>
    <w:rsid w:val="00E30155"/>
    <w:rsid w:val="00ED4954"/>
    <w:rsid w:val="00EE0943"/>
    <w:rsid w:val="00EF299B"/>
    <w:rsid w:val="00F03C62"/>
    <w:rsid w:val="00F82507"/>
    <w:rsid w:val="00F82C5B"/>
    <w:rsid w:val="00FB67AF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2024-01-29T10:38:00Z</dcterms:created>
  <dcterms:modified xsi:type="dcterms:W3CDTF">2024-01-29T10:38:00Z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